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6007F796" w:rsidR="00C44B8B" w:rsidRPr="0052681C" w:rsidRDefault="003C062C" w:rsidP="00CD7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83A38">
              <w:rPr>
                <w:b/>
                <w:sz w:val="26"/>
                <w:szCs w:val="26"/>
              </w:rPr>
              <w:t>19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3D58A877" w:rsidR="00C44B8B" w:rsidRPr="0052681C" w:rsidRDefault="003C062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3C062C">
              <w:rPr>
                <w:b/>
                <w:sz w:val="26"/>
                <w:szCs w:val="26"/>
                <w:lang w:val="en-US"/>
              </w:rPr>
              <w:t>2298648</w:t>
            </w:r>
          </w:p>
        </w:tc>
      </w:tr>
    </w:tbl>
    <w:p w14:paraId="27DB767E" w14:textId="77777777" w:rsidR="00DA6D58" w:rsidRDefault="00DA6D58" w:rsidP="00DA6D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295D8E4D" w14:textId="77777777" w:rsidR="00DA6D58" w:rsidRDefault="00DA6D58" w:rsidP="00DA6D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0528E13D" w14:textId="77777777" w:rsidR="00DA6D58" w:rsidRDefault="00DA6D58" w:rsidP="00DA6D5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583268F5" w14:textId="0C559CA8" w:rsidR="00C44B8B" w:rsidRPr="00DA6D58" w:rsidRDefault="00DA6D58" w:rsidP="00DA6D58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DA6D58">
        <w:rPr>
          <w:b w:val="0"/>
          <w:sz w:val="26"/>
          <w:szCs w:val="26"/>
        </w:rPr>
        <w:t>“_____” 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6BCC726B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>арматуры к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70</w:t>
      </w:r>
      <w:r w:rsidR="002F77D5">
        <w:rPr>
          <w:b/>
          <w:sz w:val="26"/>
          <w:szCs w:val="26"/>
        </w:rPr>
        <w:t xml:space="preserve"> или аналог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044F68B" w14:textId="77777777" w:rsidR="00A270B1" w:rsidRDefault="00A270B1" w:rsidP="00A270B1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8CDE4C3" w14:textId="77777777" w:rsidR="00C12BC9" w:rsidRDefault="00C12BC9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DCDFCC8" w14:textId="195494A8" w:rsidR="00C12BC9" w:rsidRDefault="00C12BC9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CD7B331" wp14:editId="5A02478D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04C54" w14:textId="080DD938" w:rsidR="00A270B1" w:rsidRDefault="00A270B1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3F4696EC" w14:textId="77777777" w:rsidR="00A270B1" w:rsidRPr="00610D22" w:rsidRDefault="00A270B1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65"/>
        <w:gridCol w:w="1537"/>
        <w:gridCol w:w="742"/>
        <w:gridCol w:w="755"/>
        <w:gridCol w:w="1100"/>
      </w:tblGrid>
      <w:tr w:rsidR="00C04401" w:rsidRPr="00C12BC9" w14:paraId="54BBD19B" w14:textId="77777777" w:rsidTr="00A270B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490BA45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</w:tr>
      <w:tr w:rsidR="00C04401" w:rsidRPr="00C12BC9" w14:paraId="417C49FA" w14:textId="77777777" w:rsidTr="00A270B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78664E98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 w:rsidRPr="002F77D5">
              <w:rPr>
                <w:sz w:val="24"/>
                <w:szCs w:val="24"/>
              </w:rPr>
              <w:t>Наконечник изолированный</w:t>
            </w:r>
            <w:r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t xml:space="preserve">CPTA R 70 </w:t>
            </w:r>
            <w:r>
              <w:rPr>
                <w:sz w:val="24"/>
                <w:szCs w:val="24"/>
              </w:rPr>
              <w:t>или аналог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71B09D04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70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C04401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C04401" w:rsidRPr="00C12BC9" w:rsidRDefault="00C0440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28B8416E" w14:textId="77777777" w:rsidR="002F77D5" w:rsidRPr="00C22EEF" w:rsidRDefault="002F77D5" w:rsidP="002F77D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p w14:paraId="3FB2D461" w14:textId="77777777" w:rsidR="002F77D5" w:rsidRPr="00C22EEF" w:rsidRDefault="002F77D5" w:rsidP="002F7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A8A68A7" w14:textId="77777777" w:rsidR="002F77D5" w:rsidRPr="00C22EEF" w:rsidRDefault="002F77D5" w:rsidP="002F77D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3ADD9939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624BEF47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6277340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7D2CC7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72B8F8F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D2F1C71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631470" w14:textId="77777777" w:rsidR="002F77D5" w:rsidRPr="00674213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13CA0D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213B4BDC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ADA096A" w14:textId="77777777" w:rsidR="002F77D5" w:rsidRPr="00C22EEF" w:rsidRDefault="002F77D5" w:rsidP="002F77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9A82730" w14:textId="77777777" w:rsidR="002F77D5" w:rsidRPr="00C22EEF" w:rsidRDefault="002F77D5" w:rsidP="002F77D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2F423B1" w14:textId="77777777" w:rsidR="002F77D5" w:rsidRPr="00C22EEF" w:rsidRDefault="002F77D5" w:rsidP="002F77D5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B0A338A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616800BC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6DF110B3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541A8C27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197F8804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4C91BEBE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0E4F6F32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1869816C" w14:textId="77777777" w:rsidR="002F77D5" w:rsidRPr="003C5416" w:rsidRDefault="002F77D5" w:rsidP="002F77D5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lastRenderedPageBreak/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369DF59F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4E49F2A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1BAF642" w14:textId="77777777" w:rsidR="002F77D5" w:rsidRPr="00C22EEF" w:rsidRDefault="002F77D5" w:rsidP="002F77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C86204F" w14:textId="77777777" w:rsidR="002F77D5" w:rsidRPr="00C22EEF" w:rsidRDefault="002F77D5" w:rsidP="002F77D5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70926AD6" w14:textId="77777777" w:rsidR="002F77D5" w:rsidRPr="00C22EEF" w:rsidRDefault="002F77D5" w:rsidP="002F77D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C198290" w14:textId="77777777" w:rsidR="002F77D5" w:rsidRPr="00C22EEF" w:rsidRDefault="002F77D5" w:rsidP="002F7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9B29AAA" w14:textId="77777777" w:rsidR="002F77D5" w:rsidRPr="00C22EEF" w:rsidRDefault="002F77D5" w:rsidP="002F7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3E4491F" w14:textId="77777777" w:rsidR="002F77D5" w:rsidRPr="00C22EEF" w:rsidRDefault="002F77D5" w:rsidP="002F7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7D5EA2D" w14:textId="77777777" w:rsidR="002F77D5" w:rsidRPr="00C22EEF" w:rsidRDefault="002F77D5" w:rsidP="002F7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248597DE" w14:textId="77777777" w:rsidR="002F77D5" w:rsidRPr="00C22EEF" w:rsidRDefault="002F77D5" w:rsidP="002F7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1FD91F" w14:textId="77777777" w:rsidR="002F77D5" w:rsidRPr="00C22EEF" w:rsidRDefault="002F77D5" w:rsidP="002F7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4D939F3" w14:textId="77777777" w:rsidR="002F77D5" w:rsidRPr="00C22EEF" w:rsidRDefault="002F77D5" w:rsidP="002F77D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C910840" w14:textId="77777777" w:rsidR="002F77D5" w:rsidRPr="00C22EEF" w:rsidRDefault="002F77D5" w:rsidP="002F77D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2F66B72" w14:textId="77777777" w:rsidR="002F77D5" w:rsidRPr="00C22EEF" w:rsidRDefault="002F77D5" w:rsidP="002F7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284D959" w14:textId="77777777" w:rsidR="002F77D5" w:rsidRPr="00C22EEF" w:rsidRDefault="002F77D5" w:rsidP="002F77D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92D225" w14:textId="77777777" w:rsidR="002F77D5" w:rsidRPr="00C22EEF" w:rsidRDefault="002F77D5" w:rsidP="002F77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94B2BB" w14:textId="77777777" w:rsidR="002F77D5" w:rsidRPr="00C22EEF" w:rsidRDefault="002F77D5" w:rsidP="002F7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997FE3" w14:textId="77777777" w:rsidR="002F77D5" w:rsidRPr="00C22EEF" w:rsidRDefault="002F77D5" w:rsidP="002F7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76CBD3AB" w14:textId="77777777" w:rsidR="002F77D5" w:rsidRPr="00C22EEF" w:rsidRDefault="002F77D5" w:rsidP="002F77D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паспорт по нормативной документации, утвержденной в установленном порядке;</w:t>
      </w:r>
    </w:p>
    <w:p w14:paraId="04844DC5" w14:textId="77777777" w:rsidR="002F77D5" w:rsidRPr="00C22EEF" w:rsidRDefault="002F77D5" w:rsidP="002F77D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A841C6" w14:textId="77777777" w:rsidR="002F77D5" w:rsidRPr="00C22EEF" w:rsidRDefault="002F77D5" w:rsidP="002F77D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BF04682" w14:textId="77777777" w:rsidR="002F77D5" w:rsidRPr="00C22EEF" w:rsidRDefault="002F77D5" w:rsidP="002F77D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7BCDD38C" w14:textId="77777777" w:rsidR="002F77D5" w:rsidRPr="00C22EEF" w:rsidRDefault="002F77D5" w:rsidP="002F77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22399879" w14:textId="77777777" w:rsidR="002F77D5" w:rsidRPr="00C22EEF" w:rsidRDefault="002F77D5" w:rsidP="002F77D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169B221E" w14:textId="77777777" w:rsidR="002F77D5" w:rsidRPr="00C22EEF" w:rsidRDefault="002F77D5" w:rsidP="002F77D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878894D" w14:textId="77777777" w:rsidR="002F77D5" w:rsidRPr="00C22EEF" w:rsidRDefault="002F77D5" w:rsidP="002F77D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233835DA" w14:textId="77777777" w:rsidR="002F77D5" w:rsidRPr="00C22EEF" w:rsidRDefault="002F77D5" w:rsidP="002F77D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E76AEBB" w14:textId="77777777" w:rsidR="002F77D5" w:rsidRPr="00C22EEF" w:rsidRDefault="002F77D5" w:rsidP="002F77D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6A1A2129" w14:textId="77777777" w:rsidR="002F77D5" w:rsidRPr="00C22EEF" w:rsidRDefault="002F77D5" w:rsidP="002F77D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7770AF3" w14:textId="77777777" w:rsidR="002F77D5" w:rsidRPr="00C22EEF" w:rsidRDefault="002F77D5" w:rsidP="002F77D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CEBB2B6" w14:textId="77777777" w:rsidR="002F77D5" w:rsidRPr="00C22EEF" w:rsidRDefault="002F77D5" w:rsidP="002F7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933F749" w14:textId="77777777" w:rsidR="002F77D5" w:rsidRPr="00C22EEF" w:rsidRDefault="002F77D5" w:rsidP="002F7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A29F6F" w14:textId="77777777" w:rsidR="002F77D5" w:rsidRPr="00C22EEF" w:rsidRDefault="002F77D5" w:rsidP="002F77D5">
      <w:pPr>
        <w:rPr>
          <w:sz w:val="26"/>
          <w:szCs w:val="26"/>
        </w:rPr>
      </w:pPr>
    </w:p>
    <w:p w14:paraId="4ECB3F2A" w14:textId="77777777" w:rsidR="002F77D5" w:rsidRPr="00C22EEF" w:rsidRDefault="002F77D5" w:rsidP="002F77D5">
      <w:pPr>
        <w:rPr>
          <w:sz w:val="26"/>
          <w:szCs w:val="26"/>
        </w:rPr>
      </w:pPr>
    </w:p>
    <w:p w14:paraId="10F355BC" w14:textId="77777777" w:rsidR="005D5AD5" w:rsidRDefault="005D5AD5" w:rsidP="005D5A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622CD620" w14:textId="77777777" w:rsidR="005D5AD5" w:rsidRDefault="005D5AD5" w:rsidP="005D5A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D1F78BE" w14:textId="77777777" w:rsidR="005D5AD5" w:rsidRDefault="005D5AD5" w:rsidP="005D5A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311C476C" w14:textId="6B67F92C" w:rsidR="002F77D5" w:rsidRDefault="005D5AD5" w:rsidP="005D5A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24ECC5FD" w14:textId="77777777" w:rsidR="002F77D5" w:rsidRPr="00612811" w:rsidRDefault="002F77D5" w:rsidP="002F7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A61E45" w:rsidRDefault="008A5CA5" w:rsidP="002F77D5">
      <w:pPr>
        <w:tabs>
          <w:tab w:val="left" w:pos="709"/>
        </w:tabs>
        <w:spacing w:line="276" w:lineRule="auto"/>
        <w:ind w:firstLine="0"/>
        <w:jc w:val="center"/>
        <w:rPr>
          <w:sz w:val="26"/>
          <w:szCs w:val="26"/>
        </w:rPr>
      </w:pPr>
    </w:p>
    <w:sectPr w:rsidR="008A5CA5" w:rsidRPr="00A61E4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19C34" w14:textId="77777777" w:rsidR="00FD1F83" w:rsidRDefault="00FD1F83">
      <w:r>
        <w:separator/>
      </w:r>
    </w:p>
  </w:endnote>
  <w:endnote w:type="continuationSeparator" w:id="0">
    <w:p w14:paraId="4E8324A6" w14:textId="77777777" w:rsidR="00FD1F83" w:rsidRDefault="00FD1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34AAF" w14:textId="77777777" w:rsidR="00FD1F83" w:rsidRDefault="00FD1F83">
      <w:r>
        <w:separator/>
      </w:r>
    </w:p>
  </w:footnote>
  <w:footnote w:type="continuationSeparator" w:id="0">
    <w:p w14:paraId="0F0F834C" w14:textId="77777777" w:rsidR="00FD1F83" w:rsidRDefault="00FD1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554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7D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95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E49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5AD5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9BF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B00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7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0B1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74"/>
    <w:rsid w:val="00A61E45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A07"/>
    <w:rsid w:val="00A827C4"/>
    <w:rsid w:val="00A83A3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E3C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401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B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52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6D58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F83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22284041-A176-4402-A128-F9A4DDBE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ACD85-82B1-49CE-87CC-338184DF0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3317A1A-71F5-4AB7-AA95-25FECD8C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Сухих Алексей Васильевич</cp:lastModifiedBy>
  <cp:revision>9</cp:revision>
  <cp:lastPrinted>2010-09-30T14:29:00Z</cp:lastPrinted>
  <dcterms:created xsi:type="dcterms:W3CDTF">2016-10-04T08:11:00Z</dcterms:created>
  <dcterms:modified xsi:type="dcterms:W3CDTF">2020-05-28T07:24:00Z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